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02FFA" w14:textId="77777777" w:rsidR="0094624C" w:rsidRDefault="0094624C" w:rsidP="0094624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Alard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JONESSONE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33DD775E" w14:textId="77777777" w:rsidR="0094624C" w:rsidRDefault="0094624C" w:rsidP="00946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2391A34" w14:textId="77777777" w:rsidR="0094624C" w:rsidRDefault="0094624C" w:rsidP="00946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AF1A8C" w14:textId="77777777" w:rsidR="0094624C" w:rsidRDefault="0094624C" w:rsidP="00946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9A6F03" w14:textId="77777777" w:rsidR="0094624C" w:rsidRDefault="0094624C" w:rsidP="0094624C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2A18D33" w14:textId="77777777" w:rsidR="0094624C" w:rsidRDefault="0094624C" w:rsidP="0094624C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0AB29F78" w14:textId="77777777" w:rsidR="0094624C" w:rsidRDefault="0094624C" w:rsidP="00946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19C6C15" w14:textId="77777777" w:rsidR="0094624C" w:rsidRDefault="0094624C" w:rsidP="00946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EB0F8C" w14:textId="77777777" w:rsidR="0094624C" w:rsidRDefault="0094624C" w:rsidP="00946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C06C12" w14:textId="77777777" w:rsidR="0094624C" w:rsidRDefault="0094624C" w:rsidP="00946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2022</w:t>
      </w:r>
    </w:p>
    <w:p w14:paraId="27D8F7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086F2" w14:textId="77777777" w:rsidR="0094624C" w:rsidRDefault="0094624C" w:rsidP="009139A6">
      <w:r>
        <w:separator/>
      </w:r>
    </w:p>
  </w:endnote>
  <w:endnote w:type="continuationSeparator" w:id="0">
    <w:p w14:paraId="232682F0" w14:textId="77777777" w:rsidR="0094624C" w:rsidRDefault="009462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71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E0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28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7FC9D" w14:textId="77777777" w:rsidR="0094624C" w:rsidRDefault="0094624C" w:rsidP="009139A6">
      <w:r>
        <w:separator/>
      </w:r>
    </w:p>
  </w:footnote>
  <w:footnote w:type="continuationSeparator" w:id="0">
    <w:p w14:paraId="60846DD8" w14:textId="77777777" w:rsidR="0094624C" w:rsidRDefault="009462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72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89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B8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24C"/>
    <w:rsid w:val="000666E0"/>
    <w:rsid w:val="002510B7"/>
    <w:rsid w:val="005C130B"/>
    <w:rsid w:val="00826F5C"/>
    <w:rsid w:val="009139A6"/>
    <w:rsid w:val="009448BB"/>
    <w:rsid w:val="0094624C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F3124"/>
  <w15:chartTrackingRefBased/>
  <w15:docId w15:val="{7AD30BBC-BD10-4918-AAE2-27A3D4C3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24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2023-02-16T07:47:00Z</dcterms:created>
  <dcterms:modified xsi:type="dcterms:W3CDTF">2023-02-16T07:48:00Z</dcterms:modified>
</cp:coreProperties>
</file>